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0E633426" w:rsidR="00351C58" w:rsidRDefault="00E65222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1B436E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  <w:maxLength w:val="10000"/>
                </w:textInput>
              </w:ffData>
            </w:fldChar>
          </w:r>
          <w:r w:rsidR="001B436E">
            <w:rPr>
              <w:noProof/>
            </w:rPr>
            <w:instrText xml:space="preserve"> FORMTEXT </w:instrText>
          </w:r>
          <w:r w:rsidR="001B436E">
            <w:rPr>
              <w:noProof/>
            </w:rPr>
          </w:r>
          <w:r w:rsidR="001B436E">
            <w:rPr>
              <w:noProof/>
            </w:rPr>
            <w:fldChar w:fldCharType="separate"/>
          </w:r>
          <w:r w:rsidR="001B436E">
            <w:rPr>
              <w:noProof/>
            </w:rPr>
            <w:t>__________________________________________</w:t>
          </w:r>
          <w:r w:rsidR="001B436E">
            <w:rPr>
              <w:noProof/>
            </w:rPr>
            <w:fldChar w:fldCharType="end"/>
          </w:r>
        </w:sdtContent>
      </w:sdt>
    </w:p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CA00CF8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E65222">
      <w:rPr>
        <w:color w:val="007A89" w:themeColor="text2"/>
      </w:rPr>
      <w:t>4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6TUDlGVdThUdORH5gCItGlzxSDY/kY1xzJiuLjsGh1yU4pC0WAI0I/YvRsJK/eXFkgMiR2QzR+O/Jp2K39MCg==" w:saltValue="JIKSAApBWR8Kh9fRgZ+gc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50F0"/>
    <w:rsid w:val="00077BBD"/>
    <w:rsid w:val="0008679B"/>
    <w:rsid w:val="000B047D"/>
    <w:rsid w:val="000B7FC5"/>
    <w:rsid w:val="000E30F2"/>
    <w:rsid w:val="0011189C"/>
    <w:rsid w:val="0014402B"/>
    <w:rsid w:val="00177534"/>
    <w:rsid w:val="00181B7B"/>
    <w:rsid w:val="001B436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87E6C"/>
    <w:rsid w:val="004A4696"/>
    <w:rsid w:val="004B3DBE"/>
    <w:rsid w:val="004B68B9"/>
    <w:rsid w:val="004C4073"/>
    <w:rsid w:val="00501E4F"/>
    <w:rsid w:val="00553E3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36177"/>
    <w:rsid w:val="00C67675"/>
    <w:rsid w:val="00C94D42"/>
    <w:rsid w:val="00C9610C"/>
    <w:rsid w:val="00CE2DAF"/>
    <w:rsid w:val="00CF17B6"/>
    <w:rsid w:val="00CF1D82"/>
    <w:rsid w:val="00CF208F"/>
    <w:rsid w:val="00D01E08"/>
    <w:rsid w:val="00D20579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65222"/>
    <w:rsid w:val="00E754F2"/>
    <w:rsid w:val="00E8625F"/>
    <w:rsid w:val="00E97E20"/>
    <w:rsid w:val="00EC793F"/>
    <w:rsid w:val="00EE30BD"/>
    <w:rsid w:val="00EE4523"/>
    <w:rsid w:val="00F1232A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87E6C"/>
    <w:rsid w:val="004B68B9"/>
    <w:rsid w:val="00935C4E"/>
    <w:rsid w:val="009E7F69"/>
    <w:rsid w:val="00BF29BD"/>
    <w:rsid w:val="00C36177"/>
    <w:rsid w:val="00C9610C"/>
    <w:rsid w:val="00EE4523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Lobsch, Nico (ITZBund B, Z 4)</cp:lastModifiedBy>
  <cp:revision>12</cp:revision>
  <dcterms:created xsi:type="dcterms:W3CDTF">2025-11-13T08:33:00Z</dcterms:created>
  <dcterms:modified xsi:type="dcterms:W3CDTF">2026-08-12T08:05:00Z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